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Huntingdon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Huntingdon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Huntingdon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Huntingdon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Huntingdon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Huntingdon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Huntingdon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Huntingdon is estimated to be </w:t>
      </w:r>
      <w:r w:rsidRPr="00773DF7">
        <w:rPr>
          <w:rFonts w:ascii="Libre Franklin Light" w:eastAsia="Times New Roman" w:hAnsi="Libre Franklin Light" w:cs="Calibri Light"/>
          <w:b/>
          <w:bCs/>
          <w:color w:val="C45911" w:themeColor="accent2" w:themeShade="BF"/>
        </w:rPr>
        <w:t xml:space="preserve">£1,267,231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Huntingdon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Huntingdon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Huntingdon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Huntingdon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unting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Huntingdon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unting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Huntingdon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Huntingdon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unting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Huntingdon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Huntingdon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Huntingdon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Huntingdon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Huntingdon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Huntingdon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£1,267,231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Huntingdon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£20,641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£426,870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£30,579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£764,773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£1,267,231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Huntingdon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Huntingdon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Huntingdon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Huntingdon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Huntingdon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Huntingdon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Huntingdon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Huntingdon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Huntingdon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Huntingdon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Huntingdon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Huntingdon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1D85F9E-2BBA-4268-B930-DA3520CC0E5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